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7E597" w14:textId="148AA431" w:rsidR="00BA00AB" w:rsidRDefault="00C93A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VERNON</w:t>
      </w:r>
      <w:r>
        <w:rPr>
          <w:rFonts w:cs="Times New Roman"/>
          <w:szCs w:val="24"/>
        </w:rPr>
        <w:t xml:space="preserve">       (fl.1465)</w:t>
      </w:r>
    </w:p>
    <w:p w14:paraId="4509C048" w14:textId="040B9E2A" w:rsidR="00C93A99" w:rsidRDefault="00C93A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65CA6EFE" w14:textId="77777777" w:rsidR="00C93A99" w:rsidRDefault="00C93A99" w:rsidP="009139A6">
      <w:pPr>
        <w:pStyle w:val="NoSpacing"/>
        <w:rPr>
          <w:rFonts w:cs="Times New Roman"/>
          <w:szCs w:val="24"/>
        </w:rPr>
      </w:pPr>
    </w:p>
    <w:p w14:paraId="7F6C47EF" w14:textId="77777777" w:rsidR="00C93A99" w:rsidRDefault="00C93A99" w:rsidP="009139A6">
      <w:pPr>
        <w:pStyle w:val="NoSpacing"/>
        <w:rPr>
          <w:rFonts w:cs="Times New Roman"/>
          <w:szCs w:val="24"/>
        </w:rPr>
      </w:pPr>
    </w:p>
    <w:p w14:paraId="2D7E4A0D" w14:textId="5B4635A7" w:rsidR="00C93A99" w:rsidRDefault="00C93A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Jun.1465</w:t>
      </w:r>
      <w:r>
        <w:rPr>
          <w:rFonts w:cs="Times New Roman"/>
          <w:szCs w:val="24"/>
        </w:rPr>
        <w:tab/>
        <w:t>He was one of those to whom Richard Bagshawe of Dartford, yeoman(q.v.),</w:t>
      </w:r>
    </w:p>
    <w:p w14:paraId="25263E94" w14:textId="18254119" w:rsidR="00C93A99" w:rsidRDefault="00C93A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goods, property etc.  (C.C.R. 1461-68 p.307)</w:t>
      </w:r>
    </w:p>
    <w:p w14:paraId="55F4363E" w14:textId="77777777" w:rsidR="00C93A99" w:rsidRDefault="00C93A99" w:rsidP="009139A6">
      <w:pPr>
        <w:pStyle w:val="NoSpacing"/>
        <w:rPr>
          <w:rFonts w:cs="Times New Roman"/>
          <w:szCs w:val="24"/>
        </w:rPr>
      </w:pPr>
    </w:p>
    <w:p w14:paraId="4E147BB7" w14:textId="77777777" w:rsidR="00C93A99" w:rsidRDefault="00C93A99" w:rsidP="009139A6">
      <w:pPr>
        <w:pStyle w:val="NoSpacing"/>
        <w:rPr>
          <w:rFonts w:cs="Times New Roman"/>
          <w:szCs w:val="24"/>
        </w:rPr>
      </w:pPr>
    </w:p>
    <w:p w14:paraId="262D0F03" w14:textId="63DB216A" w:rsidR="00C93A99" w:rsidRPr="00C93A99" w:rsidRDefault="00C93A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2023</w:t>
      </w:r>
    </w:p>
    <w:sectPr w:rsidR="00C93A99" w:rsidRPr="00C93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D9BB" w14:textId="77777777" w:rsidR="00C93A99" w:rsidRDefault="00C93A99" w:rsidP="009139A6">
      <w:r>
        <w:separator/>
      </w:r>
    </w:p>
  </w:endnote>
  <w:endnote w:type="continuationSeparator" w:id="0">
    <w:p w14:paraId="3871506B" w14:textId="77777777" w:rsidR="00C93A99" w:rsidRDefault="00C93A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35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B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EE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F7EF7" w14:textId="77777777" w:rsidR="00C93A99" w:rsidRDefault="00C93A99" w:rsidP="009139A6">
      <w:r>
        <w:separator/>
      </w:r>
    </w:p>
  </w:footnote>
  <w:footnote w:type="continuationSeparator" w:id="0">
    <w:p w14:paraId="50FDD4E8" w14:textId="77777777" w:rsidR="00C93A99" w:rsidRDefault="00C93A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20A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DB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E2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A9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3A9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CDC55"/>
  <w15:chartTrackingRefBased/>
  <w15:docId w15:val="{7595EB13-674B-470D-BB04-63F4C771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2023-06-02T16:02:00Z</dcterms:created>
  <dcterms:modified xsi:type="dcterms:W3CDTF">2023-06-02T16:08:00Z</dcterms:modified>
</cp:coreProperties>
</file>